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BA06B" w14:textId="77777777" w:rsidR="00A61304" w:rsidRDefault="00A61304" w:rsidP="00A613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JOHNSON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fl.1495)</w:t>
      </w:r>
    </w:p>
    <w:p w14:paraId="304623C1" w14:textId="77777777" w:rsidR="00A61304" w:rsidRDefault="00A61304" w:rsidP="00A613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London. </w:t>
      </w:r>
      <w:proofErr w:type="spellStart"/>
      <w:r>
        <w:rPr>
          <w:rFonts w:cs="Times New Roman"/>
          <w:szCs w:val="24"/>
        </w:rPr>
        <w:t>Courrier</w:t>
      </w:r>
      <w:proofErr w:type="spellEnd"/>
      <w:r>
        <w:rPr>
          <w:rFonts w:cs="Times New Roman"/>
          <w:szCs w:val="24"/>
        </w:rPr>
        <w:t>.</w:t>
      </w:r>
    </w:p>
    <w:p w14:paraId="0DD678C2" w14:textId="77777777" w:rsidR="00A61304" w:rsidRDefault="00A61304" w:rsidP="00A61304">
      <w:pPr>
        <w:pStyle w:val="NoSpacing"/>
        <w:rPr>
          <w:rFonts w:cs="Times New Roman"/>
          <w:szCs w:val="24"/>
        </w:rPr>
      </w:pPr>
    </w:p>
    <w:p w14:paraId="77E3758D" w14:textId="77777777" w:rsidR="00A61304" w:rsidRDefault="00A61304" w:rsidP="00A61304">
      <w:pPr>
        <w:pStyle w:val="NoSpacing"/>
        <w:rPr>
          <w:rFonts w:cs="Times New Roman"/>
          <w:szCs w:val="24"/>
        </w:rPr>
      </w:pPr>
    </w:p>
    <w:p w14:paraId="6C21A293" w14:textId="77777777" w:rsidR="00A61304" w:rsidRDefault="00A61304" w:rsidP="00A613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Feb.1495</w:t>
      </w:r>
      <w:r>
        <w:rPr>
          <w:rFonts w:cs="Times New Roman"/>
          <w:szCs w:val="24"/>
        </w:rPr>
        <w:tab/>
        <w:t xml:space="preserve">He was one of the </w:t>
      </w:r>
      <w:proofErr w:type="spellStart"/>
      <w:r>
        <w:rPr>
          <w:rFonts w:cs="Times New Roman"/>
          <w:szCs w:val="24"/>
        </w:rPr>
        <w:t>Courriers</w:t>
      </w:r>
      <w:proofErr w:type="spellEnd"/>
      <w:r>
        <w:rPr>
          <w:rFonts w:cs="Times New Roman"/>
          <w:szCs w:val="24"/>
        </w:rPr>
        <w:t xml:space="preserve"> who successfully petitioned to change an </w:t>
      </w:r>
    </w:p>
    <w:p w14:paraId="6166C116" w14:textId="77777777" w:rsidR="00A61304" w:rsidRDefault="00A61304" w:rsidP="00A613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ordinance restricting them to only having one apprentice. It was agreed that</w:t>
      </w:r>
    </w:p>
    <w:p w14:paraId="3E0A412F" w14:textId="77777777" w:rsidR="00A61304" w:rsidRDefault="00A61304" w:rsidP="00A613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any Freeman of the Craft might take on two apprentices if he could afford </w:t>
      </w:r>
    </w:p>
    <w:p w14:paraId="2A7379E6" w14:textId="77777777" w:rsidR="00A61304" w:rsidRDefault="00A61304" w:rsidP="00A613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to do so.</w:t>
      </w:r>
    </w:p>
    <w:p w14:paraId="2B182D85" w14:textId="77777777" w:rsidR="00A61304" w:rsidRDefault="00A61304" w:rsidP="00A613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(“Calendar of Letter-Books of the City of London: L” folio 322)</w:t>
      </w:r>
    </w:p>
    <w:p w14:paraId="59970D4C" w14:textId="77777777" w:rsidR="00A61304" w:rsidRDefault="00A61304" w:rsidP="00A61304">
      <w:pPr>
        <w:pStyle w:val="NoSpacing"/>
        <w:rPr>
          <w:rFonts w:cs="Times New Roman"/>
          <w:szCs w:val="24"/>
        </w:rPr>
      </w:pPr>
    </w:p>
    <w:p w14:paraId="12E60F7A" w14:textId="77777777" w:rsidR="00A61304" w:rsidRDefault="00A61304" w:rsidP="00A61304">
      <w:pPr>
        <w:pStyle w:val="NoSpacing"/>
        <w:rPr>
          <w:rFonts w:cs="Times New Roman"/>
          <w:szCs w:val="24"/>
        </w:rPr>
      </w:pPr>
    </w:p>
    <w:p w14:paraId="1EEC8042" w14:textId="77777777" w:rsidR="00A61304" w:rsidRDefault="00A61304" w:rsidP="00A613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November 2022</w:t>
      </w:r>
    </w:p>
    <w:p w14:paraId="00847D3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0C7E4" w14:textId="77777777" w:rsidR="00A61304" w:rsidRDefault="00A61304" w:rsidP="009139A6">
      <w:r>
        <w:separator/>
      </w:r>
    </w:p>
  </w:endnote>
  <w:endnote w:type="continuationSeparator" w:id="0">
    <w:p w14:paraId="0B91917D" w14:textId="77777777" w:rsidR="00A61304" w:rsidRDefault="00A613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FE8B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28D7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C62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51EEA" w14:textId="77777777" w:rsidR="00A61304" w:rsidRDefault="00A61304" w:rsidP="009139A6">
      <w:r>
        <w:separator/>
      </w:r>
    </w:p>
  </w:footnote>
  <w:footnote w:type="continuationSeparator" w:id="0">
    <w:p w14:paraId="7F438C97" w14:textId="77777777" w:rsidR="00A61304" w:rsidRDefault="00A613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465E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93DD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0EC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304"/>
    <w:rsid w:val="000666E0"/>
    <w:rsid w:val="002510B7"/>
    <w:rsid w:val="005C130B"/>
    <w:rsid w:val="00826F5C"/>
    <w:rsid w:val="009139A6"/>
    <w:rsid w:val="009448BB"/>
    <w:rsid w:val="00947624"/>
    <w:rsid w:val="00A3176C"/>
    <w:rsid w:val="00A61304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AFE2D"/>
  <w15:chartTrackingRefBased/>
  <w15:docId w15:val="{1DCDF8FA-0C06-4306-9807-26B074524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2022-11-12T20:26:00Z</dcterms:created>
  <dcterms:modified xsi:type="dcterms:W3CDTF">2022-11-12T20:27:00Z</dcterms:modified>
</cp:coreProperties>
</file>